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AA8" w:rsidRPr="00783D66" w:rsidRDefault="00664AA8" w:rsidP="00664AA8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664AA8" w:rsidRPr="00783D66" w:rsidRDefault="00664AA8" w:rsidP="00664AA8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:CANDEA LUMINITA</w:t>
      </w:r>
    </w:p>
    <w:p w:rsidR="00664AA8" w:rsidRPr="00783D66" w:rsidRDefault="00664AA8" w:rsidP="00664AA8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:. I – </w:t>
      </w:r>
      <w:r>
        <w:rPr>
          <w:rFonts w:ascii="Arial Narrow" w:hAnsi="Arial Narrow"/>
          <w:b/>
          <w:sz w:val="24"/>
          <w:szCs w:val="24"/>
        </w:rPr>
        <w:t xml:space="preserve">20 </w:t>
      </w:r>
      <w:r w:rsidRPr="00783D66">
        <w:rPr>
          <w:rFonts w:ascii="Arial Narrow" w:hAnsi="Arial Narrow"/>
          <w:b/>
          <w:sz w:val="24"/>
          <w:szCs w:val="24"/>
        </w:rPr>
        <w:t>ani</w:t>
      </w:r>
    </w:p>
    <w:p w:rsidR="00664AA8" w:rsidRPr="00783D66" w:rsidRDefault="00664AA8" w:rsidP="00664AA8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:..</w:t>
      </w:r>
      <w:r>
        <w:rPr>
          <w:rFonts w:ascii="Arial Narrow" w:hAnsi="Arial Narrow"/>
          <w:b/>
          <w:sz w:val="24"/>
          <w:szCs w:val="24"/>
        </w:rPr>
        <w:t>ISTORIE</w:t>
      </w:r>
    </w:p>
    <w:p w:rsidR="00664AA8" w:rsidRPr="00783D66" w:rsidRDefault="00664AA8" w:rsidP="00664AA8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 Pictor Grigorescu  nr.13</w:t>
      </w:r>
    </w:p>
    <w:p w:rsidR="00664AA8" w:rsidRPr="00783D66" w:rsidRDefault="00664AA8" w:rsidP="00664AA8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64AA8" w:rsidRPr="00783D66" w:rsidRDefault="00664AA8" w:rsidP="00664AA8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TITULAR </w:t>
      </w:r>
    </w:p>
    <w:p w:rsidR="00664AA8" w:rsidRPr="00783D66" w:rsidRDefault="00664AA8" w:rsidP="00664AA8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DA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664AA8" w:rsidRPr="00783D66" w:rsidTr="00CF19C9">
        <w:tc>
          <w:tcPr>
            <w:tcW w:w="3904" w:type="dxa"/>
            <w:vMerge w:val="restart"/>
            <w:vAlign w:val="center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45/an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664AA8" w:rsidRPr="00783D66" w:rsidTr="00CF19C9">
        <w:tc>
          <w:tcPr>
            <w:tcW w:w="3904" w:type="dxa"/>
            <w:vMerge/>
          </w:tcPr>
          <w:p w:rsidR="00664AA8" w:rsidRPr="00783D66" w:rsidRDefault="00664AA8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664AA8" w:rsidRPr="00783D66" w:rsidTr="00CF19C9">
        <w:tc>
          <w:tcPr>
            <w:tcW w:w="3904" w:type="dxa"/>
          </w:tcPr>
          <w:p w:rsidR="00664AA8" w:rsidRPr="00783D66" w:rsidRDefault="00664AA8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664AA8" w:rsidRPr="00783D66" w:rsidRDefault="00664AA8" w:rsidP="00664AA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Istorie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0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664AA8" w:rsidRPr="00783D66" w:rsidRDefault="00664AA8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664AA8" w:rsidRPr="00783D66" w:rsidRDefault="00664AA8" w:rsidP="00664AA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1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5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</w:p>
        </w:tc>
      </w:tr>
    </w:tbl>
    <w:p w:rsidR="00664AA8" w:rsidRPr="00783D66" w:rsidRDefault="00664AA8" w:rsidP="00664AA8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C5425" w:rsidRDefault="000C5425" w:rsidP="000C5425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0C5425" w:rsidRPr="00783D66" w:rsidRDefault="000C5425" w:rsidP="000C5425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64AA8" w:rsidRPr="00783D66" w:rsidRDefault="00664AA8" w:rsidP="00664AA8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664AA8" w:rsidRPr="00783D66" w:rsidRDefault="00664AA8" w:rsidP="00664AA8"/>
    <w:p w:rsidR="00664AA8" w:rsidRDefault="00664AA8" w:rsidP="00664AA8"/>
    <w:p w:rsidR="00664AA8" w:rsidRDefault="00664AA8" w:rsidP="00664AA8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C5425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0C5425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0C5425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C5425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C5425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0C5425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0C5425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0C5425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C5425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AA8"/>
    <w:rsid w:val="000C5425"/>
    <w:rsid w:val="001C76BC"/>
    <w:rsid w:val="00664AA8"/>
    <w:rsid w:val="00850207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84FD13-43A3-4683-8B88-A8181557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664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664AA8"/>
  </w:style>
  <w:style w:type="paragraph" w:styleId="Subsol">
    <w:name w:val="footer"/>
    <w:basedOn w:val="Normal"/>
    <w:link w:val="SubsolCaracter"/>
    <w:uiPriority w:val="99"/>
    <w:semiHidden/>
    <w:unhideWhenUsed/>
    <w:rsid w:val="00664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664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7CD255A4-ABE5-41B9-9582-7644E38509A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</TotalTime>
  <Pages>2</Pages>
  <Words>109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dcterms:created xsi:type="dcterms:W3CDTF">2013-11-20T13:00:00Z</dcterms:created>
  <dcterms:modified xsi:type="dcterms:W3CDTF">2013-11-20T13:24:00Z</dcterms:modified>
</cp:coreProperties>
</file>